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AA48B" w14:textId="77777777" w:rsidR="00755321" w:rsidRDefault="00755321" w:rsidP="00755321">
      <w:pPr>
        <w:pStyle w:val="Standard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znak postępowania: SRZP261-0017/26</w:t>
      </w:r>
    </w:p>
    <w:p w14:paraId="49BE3100" w14:textId="60278606" w:rsidR="000C5378" w:rsidRDefault="000C5378" w:rsidP="000C5378">
      <w:pPr>
        <w:pStyle w:val="Tytu"/>
        <w:spacing w:line="360" w:lineRule="auto"/>
        <w:jc w:val="left"/>
        <w:rPr>
          <w:rFonts w:ascii="Palatino Linotype" w:hAnsi="Palatino Linotype" w:cstheme="minorHAnsi"/>
          <w:bCs/>
          <w:sz w:val="24"/>
          <w:szCs w:val="24"/>
        </w:rPr>
      </w:pPr>
      <w:r>
        <w:rPr>
          <w:rFonts w:ascii="Palatino Linotype" w:hAnsi="Palatino Linotype" w:cstheme="minorHAnsi"/>
          <w:bCs/>
          <w:sz w:val="24"/>
          <w:szCs w:val="24"/>
        </w:rPr>
        <w:tab/>
        <w:t xml:space="preserve">          </w:t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</w:r>
      <w:r>
        <w:rPr>
          <w:rFonts w:ascii="Palatino Linotype" w:hAnsi="Palatino Linotype" w:cstheme="minorHAnsi"/>
          <w:bCs/>
          <w:sz w:val="24"/>
          <w:szCs w:val="24"/>
        </w:rPr>
        <w:tab/>
        <w:t xml:space="preserve">   </w:t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="00755321">
        <w:rPr>
          <w:rFonts w:ascii="Palatino Linotype" w:hAnsi="Palatino Linotype" w:cstheme="minorHAnsi"/>
          <w:bCs/>
          <w:sz w:val="24"/>
          <w:szCs w:val="24"/>
        </w:rPr>
        <w:tab/>
      </w:r>
      <w:r w:rsidRPr="00755321">
        <w:rPr>
          <w:rFonts w:ascii="Arial" w:hAnsi="Arial" w:cs="Arial"/>
          <w:b w:val="0"/>
          <w:sz w:val="20"/>
          <w:u w:val="single"/>
        </w:rPr>
        <w:t>Załącznik</w:t>
      </w:r>
      <w:r w:rsidR="00755321">
        <w:rPr>
          <w:rFonts w:ascii="Arial" w:hAnsi="Arial" w:cs="Arial"/>
          <w:b w:val="0"/>
          <w:sz w:val="20"/>
          <w:u w:val="single"/>
        </w:rPr>
        <w:t xml:space="preserve"> </w:t>
      </w:r>
      <w:r w:rsidR="00281695">
        <w:rPr>
          <w:rFonts w:ascii="Arial" w:hAnsi="Arial" w:cs="Arial"/>
          <w:b w:val="0"/>
          <w:sz w:val="20"/>
          <w:u w:val="single"/>
        </w:rPr>
        <w:t>N</w:t>
      </w:r>
      <w:r w:rsidR="00755321">
        <w:rPr>
          <w:rFonts w:ascii="Arial" w:hAnsi="Arial" w:cs="Arial"/>
          <w:b w:val="0"/>
          <w:sz w:val="20"/>
          <w:u w:val="single"/>
        </w:rPr>
        <w:t>r</w:t>
      </w:r>
      <w:r w:rsidRPr="00755321">
        <w:rPr>
          <w:rFonts w:ascii="Arial" w:hAnsi="Arial" w:cs="Arial"/>
          <w:b w:val="0"/>
          <w:sz w:val="20"/>
          <w:u w:val="single"/>
        </w:rPr>
        <w:t xml:space="preserve"> </w:t>
      </w:r>
      <w:r w:rsidR="00755321" w:rsidRPr="00755321">
        <w:rPr>
          <w:rFonts w:ascii="Arial" w:hAnsi="Arial" w:cs="Arial"/>
          <w:b w:val="0"/>
          <w:sz w:val="20"/>
          <w:u w:val="single"/>
        </w:rPr>
        <w:t>1</w:t>
      </w:r>
      <w:r w:rsidR="00755321">
        <w:rPr>
          <w:rFonts w:ascii="Arial" w:hAnsi="Arial" w:cs="Arial"/>
          <w:b w:val="0"/>
          <w:sz w:val="20"/>
          <w:u w:val="single"/>
        </w:rPr>
        <w:t>2</w:t>
      </w:r>
      <w:r w:rsidRPr="00755321">
        <w:rPr>
          <w:rFonts w:ascii="Arial" w:hAnsi="Arial" w:cs="Arial"/>
          <w:b w:val="0"/>
          <w:sz w:val="20"/>
          <w:u w:val="single"/>
        </w:rPr>
        <w:t xml:space="preserve"> do SWZ</w:t>
      </w:r>
    </w:p>
    <w:p w14:paraId="75C385A8" w14:textId="0EE6C0D0" w:rsidR="008E13AE" w:rsidRPr="00863825" w:rsidRDefault="00863825" w:rsidP="00492DF2">
      <w:pPr>
        <w:pStyle w:val="Tytu"/>
        <w:spacing w:line="360" w:lineRule="auto"/>
        <w:ind w:left="8496" w:firstLine="708"/>
        <w:jc w:val="left"/>
        <w:rPr>
          <w:rFonts w:ascii="Arial" w:hAnsi="Arial" w:cs="Arial"/>
          <w:b w:val="0"/>
          <w:color w:val="4472C4" w:themeColor="accent5"/>
          <w:sz w:val="20"/>
        </w:rPr>
      </w:pPr>
      <w:r w:rsidRPr="00863825">
        <w:rPr>
          <w:rFonts w:ascii="Arial" w:hAnsi="Arial" w:cs="Arial"/>
          <w:i/>
          <w:color w:val="4472C4" w:themeColor="accent5"/>
          <w:sz w:val="20"/>
        </w:rPr>
        <w:t xml:space="preserve">                </w:t>
      </w:r>
      <w:r>
        <w:rPr>
          <w:rFonts w:ascii="Arial" w:hAnsi="Arial" w:cs="Arial"/>
          <w:i/>
          <w:color w:val="4472C4" w:themeColor="accent5"/>
          <w:sz w:val="20"/>
        </w:rPr>
        <w:t xml:space="preserve">     </w:t>
      </w:r>
      <w:r w:rsidRPr="00863825">
        <w:rPr>
          <w:rFonts w:ascii="Arial" w:hAnsi="Arial" w:cs="Arial"/>
          <w:i/>
          <w:color w:val="4472C4" w:themeColor="accent5"/>
          <w:sz w:val="20"/>
        </w:rPr>
        <w:t xml:space="preserve"> </w:t>
      </w:r>
      <w:r w:rsidR="00492DF2" w:rsidRPr="00863825">
        <w:rPr>
          <w:rFonts w:ascii="Arial" w:hAnsi="Arial" w:cs="Arial"/>
          <w:i/>
          <w:color w:val="4472C4" w:themeColor="accent5"/>
          <w:sz w:val="20"/>
        </w:rPr>
        <w:t>(składany na wezwanie Zamawiającego)</w:t>
      </w:r>
    </w:p>
    <w:p w14:paraId="68EB81AE" w14:textId="4A9C5489" w:rsidR="008E13AE" w:rsidRPr="00863825" w:rsidRDefault="008E13AE" w:rsidP="008E13AE">
      <w:pPr>
        <w:pStyle w:val="Tytu"/>
        <w:spacing w:line="360" w:lineRule="auto"/>
        <w:jc w:val="left"/>
        <w:rPr>
          <w:rFonts w:ascii="Arial" w:hAnsi="Arial" w:cs="Arial"/>
          <w:b w:val="0"/>
          <w:color w:val="000000" w:themeColor="text1"/>
          <w:sz w:val="20"/>
        </w:rPr>
      </w:pPr>
      <w:r w:rsidRPr="00863825">
        <w:rPr>
          <w:rFonts w:ascii="Arial" w:hAnsi="Arial" w:cs="Arial"/>
          <w:b w:val="0"/>
          <w:color w:val="000000" w:themeColor="text1"/>
          <w:sz w:val="20"/>
        </w:rPr>
        <w:t>……………………………</w:t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  <w:r w:rsidRPr="00863825">
        <w:rPr>
          <w:rFonts w:ascii="Arial" w:hAnsi="Arial" w:cs="Arial"/>
          <w:b w:val="0"/>
          <w:color w:val="000000" w:themeColor="text1"/>
          <w:sz w:val="20"/>
        </w:rPr>
        <w:tab/>
      </w:r>
    </w:p>
    <w:p w14:paraId="2DDACF99" w14:textId="457F95A2" w:rsidR="008E13AE" w:rsidRPr="008A0E18" w:rsidRDefault="008E13AE" w:rsidP="008E13AE">
      <w:pPr>
        <w:pStyle w:val="Tytu"/>
        <w:spacing w:line="360" w:lineRule="auto"/>
        <w:jc w:val="left"/>
        <w:rPr>
          <w:rFonts w:asciiTheme="minorHAnsi" w:hAnsiTheme="minorHAnsi" w:cstheme="minorHAnsi"/>
          <w:b w:val="0"/>
          <w:color w:val="000000" w:themeColor="text1"/>
          <w:sz w:val="20"/>
        </w:rPr>
      </w:pPr>
      <w:r w:rsidRPr="00863825">
        <w:rPr>
          <w:rFonts w:ascii="Arial" w:hAnsi="Arial" w:cs="Arial"/>
          <w:b w:val="0"/>
          <w:color w:val="000000" w:themeColor="text1"/>
          <w:sz w:val="20"/>
        </w:rPr>
        <w:t>(Nazwa Wykonawcy)</w:t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</w:p>
    <w:p w14:paraId="3E5ADCD3" w14:textId="77777777" w:rsidR="008E13AE" w:rsidRDefault="008E13AE" w:rsidP="008E13AE">
      <w:pPr>
        <w:pStyle w:val="Nagwek2"/>
        <w:rPr>
          <w:rFonts w:asciiTheme="minorHAnsi" w:hAnsiTheme="minorHAnsi" w:cstheme="minorHAnsi"/>
          <w:sz w:val="24"/>
          <w:szCs w:val="24"/>
        </w:rPr>
      </w:pPr>
    </w:p>
    <w:p w14:paraId="3ED665FE" w14:textId="4B3EB540" w:rsidR="008E13AE" w:rsidRPr="009B0333" w:rsidRDefault="008E13AE" w:rsidP="008E13AE">
      <w:pPr>
        <w:pStyle w:val="Nagwek2"/>
        <w:rPr>
          <w:rFonts w:ascii="Arial" w:hAnsi="Arial" w:cs="Arial"/>
          <w:sz w:val="24"/>
          <w:szCs w:val="24"/>
        </w:rPr>
      </w:pPr>
      <w:r w:rsidRPr="009B0333">
        <w:rPr>
          <w:rFonts w:ascii="Arial" w:hAnsi="Arial" w:cs="Arial"/>
          <w:sz w:val="24"/>
          <w:szCs w:val="24"/>
        </w:rPr>
        <w:t>WYKAZ OSÓB</w:t>
      </w:r>
    </w:p>
    <w:p w14:paraId="421384DC" w14:textId="4744CFE3" w:rsidR="00635F71" w:rsidRPr="009B0333" w:rsidRDefault="00635F71" w:rsidP="008E13AE">
      <w:pPr>
        <w:jc w:val="center"/>
        <w:rPr>
          <w:rFonts w:ascii="Arial" w:hAnsi="Arial" w:cs="Arial"/>
          <w:sz w:val="20"/>
        </w:rPr>
      </w:pPr>
    </w:p>
    <w:p w14:paraId="41DADC4B" w14:textId="07A3DD9C" w:rsidR="0034153F" w:rsidRPr="009B0333" w:rsidRDefault="0034153F" w:rsidP="0034153F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Kierownik Projektu:</w:t>
      </w:r>
    </w:p>
    <w:p w14:paraId="75E458FC" w14:textId="77777777" w:rsidR="0034153F" w:rsidRPr="009B0333" w:rsidRDefault="0034153F" w:rsidP="0034153F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co najmniej 5-letnie doświadczenie zawodowe potwierdzone udziałem w projekcie/projektach na stanowisku Kierownika Projektu, w tym co najmniej 2-letnie doświadczenie zawodowe potwierdzone udziałem w projekcie/projektach informatycznych jako Kierownika projektu informatycznego,</w:t>
      </w:r>
    </w:p>
    <w:p w14:paraId="5436BBC0" w14:textId="24AB5CEE" w:rsidR="0034153F" w:rsidRPr="009B0333" w:rsidRDefault="0034153F" w:rsidP="0034153F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 xml:space="preserve">doświadczenie zawodowe na stanowisku Kierownika projektu potwierdzone udziałem w co najmniej dwóch </w:t>
      </w:r>
      <w:r w:rsidR="009844E4" w:rsidRPr="009B0333">
        <w:rPr>
          <w:rFonts w:ascii="Arial" w:hAnsi="Arial" w:cs="Arial"/>
          <w:sz w:val="18"/>
          <w:szCs w:val="18"/>
        </w:rPr>
        <w:t xml:space="preserve">(2) </w:t>
      </w:r>
      <w:r w:rsidRPr="009B0333">
        <w:rPr>
          <w:rFonts w:ascii="Arial" w:hAnsi="Arial" w:cs="Arial"/>
          <w:sz w:val="18"/>
          <w:szCs w:val="18"/>
        </w:rPr>
        <w:t>złożonych projektach informatycznych o charakterze integracyjnym, o wartości minimum 500 000 zł brutto każdy</w:t>
      </w:r>
    </w:p>
    <w:p w14:paraId="6B2F90D7" w14:textId="77777777" w:rsidR="0034153F" w:rsidRPr="009B0333" w:rsidRDefault="0034153F" w:rsidP="0034153F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34153F" w:rsidRPr="009B0333" w14:paraId="66512664" w14:textId="77777777" w:rsidTr="00003B96">
        <w:trPr>
          <w:trHeight w:val="484"/>
          <w:jc w:val="center"/>
        </w:trPr>
        <w:tc>
          <w:tcPr>
            <w:tcW w:w="323" w:type="pct"/>
            <w:vAlign w:val="center"/>
          </w:tcPr>
          <w:p w14:paraId="65264D20" w14:textId="77777777" w:rsidR="0034153F" w:rsidRPr="009B0333" w:rsidRDefault="0034153F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0969B552" w14:textId="77777777" w:rsidR="0034153F" w:rsidRPr="009B0333" w:rsidRDefault="0034153F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375DC575" w14:textId="77777777" w:rsidR="0034153F" w:rsidRPr="009B0333" w:rsidRDefault="0034153F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236CFBF6" w14:textId="77777777" w:rsidR="0034153F" w:rsidRPr="009B0333" w:rsidRDefault="0034153F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270AD9C5" w14:textId="77777777" w:rsidR="0034153F" w:rsidRPr="009B0333" w:rsidRDefault="0034153F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34153F" w:rsidRPr="009B0333" w14:paraId="56354998" w14:textId="77777777" w:rsidTr="00003B96">
        <w:trPr>
          <w:trHeight w:val="236"/>
          <w:jc w:val="center"/>
        </w:trPr>
        <w:tc>
          <w:tcPr>
            <w:tcW w:w="323" w:type="pct"/>
          </w:tcPr>
          <w:p w14:paraId="523AC3A3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337020FA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6FADEBB6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7E389D99" w14:textId="77777777" w:rsidR="0034153F" w:rsidRPr="009B0333" w:rsidRDefault="0034153F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5D02F9C8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34153F" w:rsidRPr="009B0333" w14:paraId="305E37F9" w14:textId="77777777" w:rsidTr="00003B96">
        <w:trPr>
          <w:trHeight w:val="247"/>
          <w:jc w:val="center"/>
        </w:trPr>
        <w:tc>
          <w:tcPr>
            <w:tcW w:w="323" w:type="pct"/>
          </w:tcPr>
          <w:p w14:paraId="55552130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3DE70787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63189EC2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428F54B7" w14:textId="77777777" w:rsidR="0034153F" w:rsidRPr="009B0333" w:rsidRDefault="0034153F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0FB1BAF6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34153F" w:rsidRPr="009B0333" w14:paraId="328F8211" w14:textId="77777777" w:rsidTr="00003B96">
        <w:trPr>
          <w:trHeight w:val="236"/>
          <w:jc w:val="center"/>
        </w:trPr>
        <w:tc>
          <w:tcPr>
            <w:tcW w:w="323" w:type="pct"/>
          </w:tcPr>
          <w:p w14:paraId="299625AC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003005A4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4D550300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5160E719" w14:textId="77777777" w:rsidR="0034153F" w:rsidRPr="009B0333" w:rsidRDefault="0034153F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0D8E98FB" w14:textId="77777777" w:rsidR="0034153F" w:rsidRPr="009B0333" w:rsidRDefault="0034153F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5680D27B" w14:textId="77777777" w:rsidR="0034153F" w:rsidRPr="009B0333" w:rsidRDefault="0034153F" w:rsidP="0034153F">
      <w:pPr>
        <w:ind w:left="927"/>
        <w:jc w:val="both"/>
        <w:rPr>
          <w:rFonts w:ascii="Arial" w:hAnsi="Arial" w:cs="Arial"/>
          <w:sz w:val="18"/>
          <w:szCs w:val="18"/>
        </w:rPr>
      </w:pPr>
    </w:p>
    <w:p w14:paraId="52CD867F" w14:textId="293B8D86" w:rsidR="0034153F" w:rsidRPr="009B0333" w:rsidRDefault="0034153F" w:rsidP="00003B96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Koordynator Projektu (zastępca Kierownika Projektu):</w:t>
      </w:r>
    </w:p>
    <w:p w14:paraId="31AD967F" w14:textId="0DFE58A9" w:rsidR="0034153F" w:rsidRPr="009B0333" w:rsidRDefault="0034153F" w:rsidP="0034153F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doświadczenie zawodowe z zakresu kierowania lub koordynowania potwierdzone wdrożeniem co najmniej jednego</w:t>
      </w:r>
      <w:r w:rsidR="009844E4" w:rsidRPr="009B0333">
        <w:rPr>
          <w:rFonts w:ascii="Arial" w:hAnsi="Arial" w:cs="Arial"/>
          <w:sz w:val="18"/>
          <w:szCs w:val="18"/>
        </w:rPr>
        <w:t xml:space="preserve"> (1)</w:t>
      </w:r>
      <w:r w:rsidRPr="009B0333">
        <w:rPr>
          <w:rFonts w:ascii="Arial" w:hAnsi="Arial" w:cs="Arial"/>
          <w:sz w:val="18"/>
          <w:szCs w:val="18"/>
        </w:rPr>
        <w:t xml:space="preserve"> systemu informatycznego, o wartości </w:t>
      </w:r>
      <w:r w:rsidR="009B0333">
        <w:rPr>
          <w:rFonts w:ascii="Arial" w:hAnsi="Arial" w:cs="Arial"/>
          <w:sz w:val="18"/>
          <w:szCs w:val="18"/>
        </w:rPr>
        <w:br/>
      </w:r>
      <w:r w:rsidRPr="009B0333">
        <w:rPr>
          <w:rFonts w:ascii="Arial" w:hAnsi="Arial" w:cs="Arial"/>
          <w:sz w:val="18"/>
          <w:szCs w:val="18"/>
        </w:rPr>
        <w:t>co najmniej 500 000 zł brutto.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003B96" w:rsidRPr="009B0333" w14:paraId="283E999A" w14:textId="77777777" w:rsidTr="001A2A20">
        <w:trPr>
          <w:trHeight w:val="484"/>
          <w:jc w:val="center"/>
        </w:trPr>
        <w:tc>
          <w:tcPr>
            <w:tcW w:w="323" w:type="pct"/>
            <w:vAlign w:val="center"/>
          </w:tcPr>
          <w:p w14:paraId="5C4B6769" w14:textId="77777777" w:rsidR="00003B96" w:rsidRPr="009B0333" w:rsidRDefault="00003B96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53CB100B" w14:textId="77777777" w:rsidR="00003B96" w:rsidRPr="009B0333" w:rsidRDefault="00003B96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30335B3A" w14:textId="77777777" w:rsidR="00003B96" w:rsidRPr="009B0333" w:rsidRDefault="00003B96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3D3F82C2" w14:textId="77777777" w:rsidR="00003B96" w:rsidRPr="009B0333" w:rsidRDefault="00003B96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48881947" w14:textId="77777777" w:rsidR="00003B96" w:rsidRPr="009B0333" w:rsidRDefault="00003B96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003B96" w:rsidRPr="009B0333" w14:paraId="6DC6C86E" w14:textId="77777777" w:rsidTr="001A2A20">
        <w:trPr>
          <w:trHeight w:val="236"/>
          <w:jc w:val="center"/>
        </w:trPr>
        <w:tc>
          <w:tcPr>
            <w:tcW w:w="323" w:type="pct"/>
          </w:tcPr>
          <w:p w14:paraId="04977680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41A9BFE7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2833CBA0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66177045" w14:textId="77777777" w:rsidR="00003B96" w:rsidRPr="009B0333" w:rsidRDefault="00003B96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2C3AFB48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003B96" w:rsidRPr="009B0333" w14:paraId="6FED8ED4" w14:textId="77777777" w:rsidTr="001A2A20">
        <w:trPr>
          <w:trHeight w:val="247"/>
          <w:jc w:val="center"/>
        </w:trPr>
        <w:tc>
          <w:tcPr>
            <w:tcW w:w="323" w:type="pct"/>
          </w:tcPr>
          <w:p w14:paraId="7E04048A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7B2F2794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5B0E45EF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4D9DD4B0" w14:textId="77777777" w:rsidR="00003B96" w:rsidRPr="009B0333" w:rsidRDefault="00003B96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3AF54F3C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003B96" w:rsidRPr="009B0333" w14:paraId="7F24B98C" w14:textId="77777777" w:rsidTr="001A2A20">
        <w:trPr>
          <w:trHeight w:val="236"/>
          <w:jc w:val="center"/>
        </w:trPr>
        <w:tc>
          <w:tcPr>
            <w:tcW w:w="323" w:type="pct"/>
          </w:tcPr>
          <w:p w14:paraId="078D59A6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54B4E7E1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3B3093E1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51A60337" w14:textId="77777777" w:rsidR="00003B96" w:rsidRPr="009B0333" w:rsidRDefault="00003B96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68D64512" w14:textId="77777777" w:rsidR="00003B96" w:rsidRPr="009B0333" w:rsidRDefault="00003B96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50D8E190" w14:textId="77777777" w:rsidR="00003B96" w:rsidRPr="009B0333" w:rsidRDefault="00003B96" w:rsidP="00003B96">
      <w:pPr>
        <w:jc w:val="both"/>
        <w:rPr>
          <w:rFonts w:ascii="Arial" w:hAnsi="Arial" w:cs="Arial"/>
          <w:sz w:val="18"/>
          <w:szCs w:val="18"/>
        </w:rPr>
      </w:pPr>
    </w:p>
    <w:p w14:paraId="6B73503D" w14:textId="49F1E602" w:rsidR="0034153F" w:rsidRPr="009B0333" w:rsidRDefault="0034153F" w:rsidP="001960BD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Administrator serwera baz danych:</w:t>
      </w:r>
    </w:p>
    <w:p w14:paraId="41DA26A7" w14:textId="16747D79" w:rsidR="0034153F" w:rsidRPr="009B0333" w:rsidRDefault="0034153F" w:rsidP="0034153F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co najmniej 3-letnie doświadczenie zawodowe potwierdzone udziałem w projekcie/projektach informatycznych w zakresie administrowania serwerem baz d</w:t>
      </w:r>
      <w:r w:rsidR="00E054E7" w:rsidRPr="009B0333">
        <w:rPr>
          <w:rFonts w:ascii="Arial" w:hAnsi="Arial" w:cs="Arial"/>
          <w:sz w:val="18"/>
          <w:szCs w:val="18"/>
        </w:rPr>
        <w:t xml:space="preserve">anych </w:t>
      </w:r>
      <w:r w:rsidR="009B0333">
        <w:rPr>
          <w:rFonts w:ascii="Arial" w:hAnsi="Arial" w:cs="Arial"/>
          <w:sz w:val="18"/>
          <w:szCs w:val="18"/>
        </w:rPr>
        <w:br/>
      </w:r>
      <w:r w:rsidR="00E054E7" w:rsidRPr="009B0333">
        <w:rPr>
          <w:rFonts w:ascii="Arial" w:hAnsi="Arial" w:cs="Arial"/>
          <w:sz w:val="18"/>
          <w:szCs w:val="18"/>
        </w:rPr>
        <w:t>w środowisku produkcyjnym.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1960BD" w:rsidRPr="009B0333" w14:paraId="7EF0AB7D" w14:textId="77777777" w:rsidTr="001A2A20">
        <w:trPr>
          <w:trHeight w:val="484"/>
          <w:jc w:val="center"/>
        </w:trPr>
        <w:tc>
          <w:tcPr>
            <w:tcW w:w="323" w:type="pct"/>
            <w:vAlign w:val="center"/>
          </w:tcPr>
          <w:p w14:paraId="061B2EFA" w14:textId="77777777" w:rsidR="001960BD" w:rsidRPr="009B0333" w:rsidRDefault="001960BD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5BE5E1DE" w14:textId="77777777" w:rsidR="001960BD" w:rsidRPr="009B0333" w:rsidRDefault="001960BD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1D16F291" w14:textId="77777777" w:rsidR="001960BD" w:rsidRPr="009B0333" w:rsidRDefault="001960BD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14647441" w14:textId="77777777" w:rsidR="001960BD" w:rsidRPr="009B0333" w:rsidRDefault="001960BD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6CCC9157" w14:textId="77777777" w:rsidR="001960BD" w:rsidRPr="009B0333" w:rsidRDefault="001960BD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1960BD" w:rsidRPr="009B0333" w14:paraId="0417E2B7" w14:textId="77777777" w:rsidTr="001A2A20">
        <w:trPr>
          <w:trHeight w:val="236"/>
          <w:jc w:val="center"/>
        </w:trPr>
        <w:tc>
          <w:tcPr>
            <w:tcW w:w="323" w:type="pct"/>
          </w:tcPr>
          <w:p w14:paraId="71EFE866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1BB372FD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4E4F16F8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4B3117BD" w14:textId="77777777" w:rsidR="001960BD" w:rsidRPr="009B0333" w:rsidRDefault="001960BD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356879DD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1960BD" w:rsidRPr="009B0333" w14:paraId="602EDAE6" w14:textId="77777777" w:rsidTr="001A2A20">
        <w:trPr>
          <w:trHeight w:val="247"/>
          <w:jc w:val="center"/>
        </w:trPr>
        <w:tc>
          <w:tcPr>
            <w:tcW w:w="323" w:type="pct"/>
          </w:tcPr>
          <w:p w14:paraId="23612846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6152DC32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42D6510A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32EFD589" w14:textId="77777777" w:rsidR="001960BD" w:rsidRPr="009B0333" w:rsidRDefault="001960BD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35DFA7A3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1960BD" w:rsidRPr="009B0333" w14:paraId="76636527" w14:textId="77777777" w:rsidTr="001A2A20">
        <w:trPr>
          <w:trHeight w:val="236"/>
          <w:jc w:val="center"/>
        </w:trPr>
        <w:tc>
          <w:tcPr>
            <w:tcW w:w="323" w:type="pct"/>
          </w:tcPr>
          <w:p w14:paraId="00909CB9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46D91FA7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12A01739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22A7A493" w14:textId="77777777" w:rsidR="001960BD" w:rsidRPr="009B0333" w:rsidRDefault="001960BD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14615E17" w14:textId="77777777" w:rsidR="001960BD" w:rsidRPr="009B0333" w:rsidRDefault="001960BD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1A8A811D" w14:textId="77777777" w:rsidR="001960BD" w:rsidRPr="009B0333" w:rsidRDefault="001960BD" w:rsidP="001960BD">
      <w:pPr>
        <w:jc w:val="both"/>
        <w:rPr>
          <w:rFonts w:ascii="Arial" w:hAnsi="Arial" w:cs="Arial"/>
          <w:sz w:val="18"/>
          <w:szCs w:val="18"/>
        </w:rPr>
      </w:pPr>
    </w:p>
    <w:p w14:paraId="69099D1F" w14:textId="77777777" w:rsidR="0034153F" w:rsidRPr="009B0333" w:rsidRDefault="0034153F" w:rsidP="00EC7AC8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Specjalista ds. relacyjnej bazy danych – minimum 1 osoba posiadająca:</w:t>
      </w:r>
    </w:p>
    <w:p w14:paraId="30DDA0E7" w14:textId="77777777" w:rsidR="0034153F" w:rsidRPr="009B0333" w:rsidRDefault="0034153F" w:rsidP="0034153F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co najmniej 3-letnie doświadczenie zawodowe potwierdzone udziałem w projekcie/projektach informatycznych w zakresie projektowania baz danych przestrzennych.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EC7AC8" w:rsidRPr="009B0333" w14:paraId="6F2AA5F7" w14:textId="77777777" w:rsidTr="001A2A20">
        <w:trPr>
          <w:trHeight w:val="484"/>
          <w:jc w:val="center"/>
        </w:trPr>
        <w:tc>
          <w:tcPr>
            <w:tcW w:w="323" w:type="pct"/>
            <w:vAlign w:val="center"/>
          </w:tcPr>
          <w:p w14:paraId="771CFD09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2E242D32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3CE6926F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748C79CC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4C298045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EC7AC8" w:rsidRPr="009B0333" w14:paraId="4D6D385A" w14:textId="77777777" w:rsidTr="001A2A20">
        <w:trPr>
          <w:trHeight w:val="236"/>
          <w:jc w:val="center"/>
        </w:trPr>
        <w:tc>
          <w:tcPr>
            <w:tcW w:w="323" w:type="pct"/>
          </w:tcPr>
          <w:p w14:paraId="522DD8D5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43E456FE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29EA3287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18A1403C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7D29F371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389B0C3B" w14:textId="77777777" w:rsidTr="001A2A20">
        <w:trPr>
          <w:trHeight w:val="247"/>
          <w:jc w:val="center"/>
        </w:trPr>
        <w:tc>
          <w:tcPr>
            <w:tcW w:w="323" w:type="pct"/>
          </w:tcPr>
          <w:p w14:paraId="7217A9BC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10D797B9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39E44297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04DB5F0B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6ED9E7B5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4587ECDF" w14:textId="77777777" w:rsidTr="001A2A20">
        <w:trPr>
          <w:trHeight w:val="236"/>
          <w:jc w:val="center"/>
        </w:trPr>
        <w:tc>
          <w:tcPr>
            <w:tcW w:w="323" w:type="pct"/>
          </w:tcPr>
          <w:p w14:paraId="2F31087B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071F1062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4DC42DD5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7A1F20FD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1741773C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635B7811" w14:textId="77777777" w:rsidR="00EC7AC8" w:rsidRPr="009B0333" w:rsidRDefault="00EC7AC8" w:rsidP="00EC7AC8">
      <w:pPr>
        <w:jc w:val="both"/>
        <w:rPr>
          <w:rFonts w:ascii="Arial" w:hAnsi="Arial" w:cs="Arial"/>
          <w:sz w:val="18"/>
          <w:szCs w:val="18"/>
        </w:rPr>
      </w:pPr>
    </w:p>
    <w:p w14:paraId="4172944F" w14:textId="60A45ED7" w:rsidR="0034153F" w:rsidRPr="009B0333" w:rsidRDefault="0034153F" w:rsidP="00EC7AC8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Specjalista ds. geodezji:</w:t>
      </w:r>
    </w:p>
    <w:p w14:paraId="63B08518" w14:textId="6EECF81E" w:rsidR="0034153F" w:rsidRPr="009B0333" w:rsidRDefault="0034153F" w:rsidP="0034153F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co najmniej 3-letnie doświadczenie zawodowe potwierdzone udziałem w projekcie/projektach dotyczących dróg p</w:t>
      </w:r>
      <w:r w:rsidR="00E054E7" w:rsidRPr="009B0333">
        <w:rPr>
          <w:rFonts w:ascii="Arial" w:hAnsi="Arial" w:cs="Arial"/>
          <w:sz w:val="18"/>
          <w:szCs w:val="18"/>
        </w:rPr>
        <w:t>ublicznych, w zakresie geodezji.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EC7AC8" w:rsidRPr="009B0333" w14:paraId="5B17A2FF" w14:textId="77777777" w:rsidTr="001A2A20">
        <w:trPr>
          <w:trHeight w:val="484"/>
          <w:jc w:val="center"/>
        </w:trPr>
        <w:tc>
          <w:tcPr>
            <w:tcW w:w="323" w:type="pct"/>
            <w:vAlign w:val="center"/>
          </w:tcPr>
          <w:p w14:paraId="7D222DEE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2348EBEA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3F8F2B93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72878FC0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55A2A16D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EC7AC8" w:rsidRPr="009B0333" w14:paraId="0F374BBA" w14:textId="77777777" w:rsidTr="001A2A20">
        <w:trPr>
          <w:trHeight w:val="236"/>
          <w:jc w:val="center"/>
        </w:trPr>
        <w:tc>
          <w:tcPr>
            <w:tcW w:w="323" w:type="pct"/>
          </w:tcPr>
          <w:p w14:paraId="34D4E6A8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66A18296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5D1BA03D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07DF25A5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16B3EA7C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45B031CE" w14:textId="77777777" w:rsidTr="001A2A20">
        <w:trPr>
          <w:trHeight w:val="247"/>
          <w:jc w:val="center"/>
        </w:trPr>
        <w:tc>
          <w:tcPr>
            <w:tcW w:w="323" w:type="pct"/>
          </w:tcPr>
          <w:p w14:paraId="5760C648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36A39C56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3DB16376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59418600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41BE8990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23653447" w14:textId="77777777" w:rsidTr="001A2A20">
        <w:trPr>
          <w:trHeight w:val="236"/>
          <w:jc w:val="center"/>
        </w:trPr>
        <w:tc>
          <w:tcPr>
            <w:tcW w:w="323" w:type="pct"/>
          </w:tcPr>
          <w:p w14:paraId="1373732C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4F160F76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1C5C0FB7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12D39DE6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5B5D3FCB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3D074431" w14:textId="77777777" w:rsidR="00EC7AC8" w:rsidRPr="009B0333" w:rsidRDefault="00EC7AC8" w:rsidP="00EC7AC8">
      <w:pPr>
        <w:jc w:val="both"/>
        <w:rPr>
          <w:rFonts w:ascii="Arial" w:hAnsi="Arial" w:cs="Arial"/>
          <w:sz w:val="18"/>
          <w:szCs w:val="18"/>
        </w:rPr>
      </w:pPr>
    </w:p>
    <w:p w14:paraId="05EEE73A" w14:textId="1CD758EA" w:rsidR="0034153F" w:rsidRPr="009B0333" w:rsidRDefault="0034153F" w:rsidP="00EC7AC8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Projektant / Programista:</w:t>
      </w:r>
    </w:p>
    <w:p w14:paraId="39295910" w14:textId="18170EF9" w:rsidR="0034153F" w:rsidRPr="009B0333" w:rsidRDefault="0034153F" w:rsidP="0034153F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co najmniej 3-letnie doświadczenie zawodowe potwierdzone udziałem w projekcie/projektach informatycznych w zakresie projektowania lub program</w:t>
      </w:r>
      <w:r w:rsidR="00E054E7" w:rsidRPr="009B0333">
        <w:rPr>
          <w:rFonts w:ascii="Arial" w:hAnsi="Arial" w:cs="Arial"/>
          <w:sz w:val="18"/>
          <w:szCs w:val="18"/>
        </w:rPr>
        <w:t>owania systemów informatycznych.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EC7AC8" w:rsidRPr="009B0333" w14:paraId="1AA1BD58" w14:textId="77777777" w:rsidTr="001A2A20">
        <w:trPr>
          <w:trHeight w:val="484"/>
          <w:jc w:val="center"/>
        </w:trPr>
        <w:tc>
          <w:tcPr>
            <w:tcW w:w="323" w:type="pct"/>
            <w:vAlign w:val="center"/>
          </w:tcPr>
          <w:p w14:paraId="3505C347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39214FD6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4E00A4CD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09BF2112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046465CB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EC7AC8" w:rsidRPr="009B0333" w14:paraId="2FFE870A" w14:textId="77777777" w:rsidTr="001A2A20">
        <w:trPr>
          <w:trHeight w:val="236"/>
          <w:jc w:val="center"/>
        </w:trPr>
        <w:tc>
          <w:tcPr>
            <w:tcW w:w="323" w:type="pct"/>
          </w:tcPr>
          <w:p w14:paraId="49E98CF8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1FD1E22F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51DEE19E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6E823B3E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1527B95B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7E5DEF5B" w14:textId="77777777" w:rsidTr="001A2A20">
        <w:trPr>
          <w:trHeight w:val="247"/>
          <w:jc w:val="center"/>
        </w:trPr>
        <w:tc>
          <w:tcPr>
            <w:tcW w:w="323" w:type="pct"/>
          </w:tcPr>
          <w:p w14:paraId="528F603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616A6F00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4B31311C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3935DE68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62A2107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048078B4" w14:textId="77777777" w:rsidTr="001A2A20">
        <w:trPr>
          <w:trHeight w:val="236"/>
          <w:jc w:val="center"/>
        </w:trPr>
        <w:tc>
          <w:tcPr>
            <w:tcW w:w="323" w:type="pct"/>
          </w:tcPr>
          <w:p w14:paraId="74B45F41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46B741B7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7F60E21E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42CF9488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3081F428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6C4D7289" w14:textId="77777777" w:rsidR="00EC7AC8" w:rsidRPr="009B0333" w:rsidRDefault="00EC7AC8" w:rsidP="00EC7AC8">
      <w:pPr>
        <w:jc w:val="both"/>
        <w:rPr>
          <w:rFonts w:ascii="Arial" w:hAnsi="Arial" w:cs="Arial"/>
          <w:sz w:val="18"/>
          <w:szCs w:val="18"/>
        </w:rPr>
      </w:pPr>
    </w:p>
    <w:p w14:paraId="024A8F1C" w14:textId="0C7AD7B0" w:rsidR="0034153F" w:rsidRPr="009B0333" w:rsidRDefault="0034153F" w:rsidP="00EC7AC8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Specjalista ds. szkoleń:</w:t>
      </w:r>
    </w:p>
    <w:p w14:paraId="0160E5EA" w14:textId="7EFBA1A0" w:rsidR="0034153F" w:rsidRPr="009B0333" w:rsidRDefault="0034153F" w:rsidP="009B0333">
      <w:pPr>
        <w:pStyle w:val="Akapitzlist"/>
        <w:numPr>
          <w:ilvl w:val="1"/>
          <w:numId w:val="7"/>
        </w:numPr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doświadczenie zawodowe potwierdzone prowadzeniem co najmnie</w:t>
      </w:r>
      <w:r w:rsidR="00882B1F" w:rsidRPr="009B0333">
        <w:rPr>
          <w:rFonts w:ascii="Arial" w:hAnsi="Arial" w:cs="Arial"/>
          <w:sz w:val="18"/>
          <w:szCs w:val="18"/>
        </w:rPr>
        <w:t>j trzech</w:t>
      </w:r>
      <w:r w:rsidR="004B26D4" w:rsidRPr="009B0333">
        <w:rPr>
          <w:rFonts w:ascii="Arial" w:hAnsi="Arial" w:cs="Arial"/>
          <w:sz w:val="18"/>
          <w:szCs w:val="18"/>
        </w:rPr>
        <w:t xml:space="preserve"> (</w:t>
      </w:r>
      <w:r w:rsidRPr="009B0333">
        <w:rPr>
          <w:rFonts w:ascii="Arial" w:hAnsi="Arial" w:cs="Arial"/>
          <w:sz w:val="18"/>
          <w:szCs w:val="18"/>
        </w:rPr>
        <w:t>3</w:t>
      </w:r>
      <w:r w:rsidR="004B26D4" w:rsidRPr="009B0333">
        <w:rPr>
          <w:rFonts w:ascii="Arial" w:hAnsi="Arial" w:cs="Arial"/>
          <w:sz w:val="18"/>
          <w:szCs w:val="18"/>
        </w:rPr>
        <w:t>)</w:t>
      </w:r>
      <w:r w:rsidRPr="009B0333">
        <w:rPr>
          <w:rFonts w:ascii="Arial" w:hAnsi="Arial" w:cs="Arial"/>
          <w:sz w:val="18"/>
          <w:szCs w:val="18"/>
        </w:rPr>
        <w:t xml:space="preserve"> szkoleń, które dotyczyły systemu informatycznego a w każdym ze szkoleń uczestniczyło co najmniej 5 osób.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EC7AC8" w:rsidRPr="009B0333" w14:paraId="4709AD16" w14:textId="77777777" w:rsidTr="001A2A20">
        <w:trPr>
          <w:trHeight w:val="484"/>
          <w:jc w:val="center"/>
        </w:trPr>
        <w:tc>
          <w:tcPr>
            <w:tcW w:w="323" w:type="pct"/>
            <w:vAlign w:val="center"/>
          </w:tcPr>
          <w:p w14:paraId="6B3295C4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0EA86D3A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6E7308A2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4E1F2264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1B7733C4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EC7AC8" w:rsidRPr="009B0333" w14:paraId="6E04D23D" w14:textId="77777777" w:rsidTr="001A2A20">
        <w:trPr>
          <w:trHeight w:val="236"/>
          <w:jc w:val="center"/>
        </w:trPr>
        <w:tc>
          <w:tcPr>
            <w:tcW w:w="323" w:type="pct"/>
          </w:tcPr>
          <w:p w14:paraId="5941F86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52E2CE2C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620C508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0D79AC53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0FD4B3DD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0E500D18" w14:textId="77777777" w:rsidTr="001A2A20">
        <w:trPr>
          <w:trHeight w:val="247"/>
          <w:jc w:val="center"/>
        </w:trPr>
        <w:tc>
          <w:tcPr>
            <w:tcW w:w="323" w:type="pct"/>
          </w:tcPr>
          <w:p w14:paraId="4A026DC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5A39B891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736A6DA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54FCF3AF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071D68F4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0F205930" w14:textId="77777777" w:rsidTr="001A2A20">
        <w:trPr>
          <w:trHeight w:val="236"/>
          <w:jc w:val="center"/>
        </w:trPr>
        <w:tc>
          <w:tcPr>
            <w:tcW w:w="323" w:type="pct"/>
          </w:tcPr>
          <w:p w14:paraId="30130AE4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65959701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36CEFAD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3D7934FD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6DF29A8F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3F1B8A8E" w14:textId="77777777" w:rsidR="00EC7AC8" w:rsidRPr="009B0333" w:rsidRDefault="00EC7AC8" w:rsidP="00EC7AC8">
      <w:pPr>
        <w:jc w:val="both"/>
        <w:rPr>
          <w:rFonts w:ascii="Arial" w:hAnsi="Arial" w:cs="Arial"/>
          <w:sz w:val="18"/>
          <w:szCs w:val="18"/>
        </w:rPr>
      </w:pPr>
    </w:p>
    <w:p w14:paraId="47A62014" w14:textId="77777777" w:rsidR="00E054E7" w:rsidRPr="009B0333" w:rsidRDefault="00E054E7" w:rsidP="00EC7AC8">
      <w:pPr>
        <w:jc w:val="both"/>
        <w:rPr>
          <w:rFonts w:ascii="Arial" w:hAnsi="Arial" w:cs="Arial"/>
          <w:sz w:val="18"/>
          <w:szCs w:val="18"/>
        </w:rPr>
      </w:pPr>
    </w:p>
    <w:p w14:paraId="4B296CE4" w14:textId="77777777" w:rsidR="00E054E7" w:rsidRPr="009B0333" w:rsidRDefault="00E054E7" w:rsidP="00EC7AC8">
      <w:pPr>
        <w:jc w:val="both"/>
        <w:rPr>
          <w:rFonts w:ascii="Arial" w:hAnsi="Arial" w:cs="Arial"/>
          <w:sz w:val="18"/>
          <w:szCs w:val="18"/>
        </w:rPr>
      </w:pPr>
    </w:p>
    <w:p w14:paraId="7D60F316" w14:textId="5FB123C6" w:rsidR="0034153F" w:rsidRPr="009B0333" w:rsidRDefault="0034153F" w:rsidP="00EC7AC8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Specjalista ds. systemowych:</w:t>
      </w:r>
    </w:p>
    <w:p w14:paraId="0B5A82DC" w14:textId="45CEE935" w:rsidR="0034153F" w:rsidRPr="009B0333" w:rsidRDefault="0034153F" w:rsidP="0034153F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lastRenderedPageBreak/>
        <w:t>co najmniej 3-letnie doświadczenie zawodowe potwierdzone udziałem w projekcie/projektach w zakresie instalacji i konfiguracji systemów do zarządzania infrastrukturą drogową oraz zasileniu ich danymi z chmury punktów</w:t>
      </w:r>
      <w:r w:rsidR="00EC7AC8" w:rsidRPr="009B0333">
        <w:rPr>
          <w:rFonts w:ascii="Arial" w:hAnsi="Arial" w:cs="Arial"/>
          <w:sz w:val="18"/>
          <w:szCs w:val="18"/>
        </w:rPr>
        <w:t>.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EC7AC8" w:rsidRPr="009B0333" w14:paraId="2F992C16" w14:textId="77777777" w:rsidTr="001A2A20">
        <w:trPr>
          <w:trHeight w:val="484"/>
          <w:jc w:val="center"/>
        </w:trPr>
        <w:tc>
          <w:tcPr>
            <w:tcW w:w="323" w:type="pct"/>
            <w:vAlign w:val="center"/>
          </w:tcPr>
          <w:p w14:paraId="7425D4D6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6A62FE91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72CCDF02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389443DE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2AFC641B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EC7AC8" w:rsidRPr="009B0333" w14:paraId="06386D3F" w14:textId="77777777" w:rsidTr="001A2A20">
        <w:trPr>
          <w:trHeight w:val="236"/>
          <w:jc w:val="center"/>
        </w:trPr>
        <w:tc>
          <w:tcPr>
            <w:tcW w:w="323" w:type="pct"/>
          </w:tcPr>
          <w:p w14:paraId="223D1E6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1DC38001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70125724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0AA5E370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1912EDC5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741F7363" w14:textId="77777777" w:rsidTr="001A2A20">
        <w:trPr>
          <w:trHeight w:val="247"/>
          <w:jc w:val="center"/>
        </w:trPr>
        <w:tc>
          <w:tcPr>
            <w:tcW w:w="323" w:type="pct"/>
          </w:tcPr>
          <w:p w14:paraId="3DC3B2B9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17AC3CD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45A6276B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124319A0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333ADC3A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77ADEC50" w14:textId="77777777" w:rsidTr="001A2A20">
        <w:trPr>
          <w:trHeight w:val="236"/>
          <w:jc w:val="center"/>
        </w:trPr>
        <w:tc>
          <w:tcPr>
            <w:tcW w:w="323" w:type="pct"/>
          </w:tcPr>
          <w:p w14:paraId="759A8064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433C7E07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02BBBC92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773DE156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1BFA9835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6E658F78" w14:textId="77777777" w:rsidR="00EC7AC8" w:rsidRPr="009B0333" w:rsidRDefault="00EC7AC8" w:rsidP="00EC7AC8">
      <w:pPr>
        <w:jc w:val="both"/>
        <w:rPr>
          <w:rFonts w:ascii="Arial" w:hAnsi="Arial" w:cs="Arial"/>
          <w:sz w:val="18"/>
          <w:szCs w:val="18"/>
        </w:rPr>
      </w:pPr>
    </w:p>
    <w:p w14:paraId="2A5AD990" w14:textId="29B63C8C" w:rsidR="0034153F" w:rsidRPr="009B0333" w:rsidRDefault="0034153F" w:rsidP="00EC7AC8">
      <w:pPr>
        <w:pStyle w:val="Akapitzlist"/>
        <w:widowControl w:val="0"/>
        <w:numPr>
          <w:ilvl w:val="4"/>
          <w:numId w:val="8"/>
        </w:numPr>
        <w:ind w:left="709" w:right="-36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B0333">
        <w:rPr>
          <w:rFonts w:ascii="Arial" w:hAnsi="Arial" w:cs="Arial"/>
          <w:b/>
          <w:bCs/>
          <w:sz w:val="18"/>
          <w:szCs w:val="18"/>
        </w:rPr>
        <w:t>Specjalista ds. drogowych:</w:t>
      </w:r>
    </w:p>
    <w:p w14:paraId="31CA6302" w14:textId="708A5EB5" w:rsidR="00EC7AC8" w:rsidRPr="009B0333" w:rsidRDefault="00CE1E14" w:rsidP="00EC7AC8">
      <w:pPr>
        <w:pStyle w:val="Akapitzlist"/>
        <w:numPr>
          <w:ilvl w:val="1"/>
          <w:numId w:val="7"/>
        </w:numPr>
        <w:spacing w:after="240"/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d</w:t>
      </w:r>
      <w:r w:rsidR="0034153F" w:rsidRPr="009B0333">
        <w:rPr>
          <w:rFonts w:ascii="Arial" w:hAnsi="Arial" w:cs="Arial"/>
          <w:sz w:val="18"/>
          <w:szCs w:val="18"/>
        </w:rPr>
        <w:t xml:space="preserve">oświadczenie zawodowe potwierdzone udziałem w minimum </w:t>
      </w:r>
      <w:r w:rsidRPr="009B0333">
        <w:rPr>
          <w:rFonts w:ascii="Arial" w:hAnsi="Arial" w:cs="Arial"/>
          <w:sz w:val="18"/>
          <w:szCs w:val="18"/>
        </w:rPr>
        <w:t>pięciu</w:t>
      </w:r>
      <w:r w:rsidR="0034153F" w:rsidRPr="009B0333">
        <w:rPr>
          <w:rFonts w:ascii="Arial" w:hAnsi="Arial" w:cs="Arial"/>
          <w:sz w:val="18"/>
          <w:szCs w:val="18"/>
        </w:rPr>
        <w:t xml:space="preserve"> </w:t>
      </w:r>
      <w:r w:rsidR="00882B1F" w:rsidRPr="009B0333">
        <w:rPr>
          <w:rFonts w:ascii="Arial" w:hAnsi="Arial" w:cs="Arial"/>
          <w:sz w:val="18"/>
          <w:szCs w:val="18"/>
        </w:rPr>
        <w:t xml:space="preserve">(5) </w:t>
      </w:r>
      <w:r w:rsidR="0034153F" w:rsidRPr="009B0333">
        <w:rPr>
          <w:rFonts w:ascii="Arial" w:hAnsi="Arial" w:cs="Arial"/>
          <w:sz w:val="18"/>
          <w:szCs w:val="18"/>
        </w:rPr>
        <w:t xml:space="preserve">projektach w zakresie inwentaryzacji dróg tj. związanych z ewidencją i inwentaryzacją pasa drogowego obejmujących minimum </w:t>
      </w:r>
      <w:r w:rsidR="00882B1F" w:rsidRPr="009B0333">
        <w:rPr>
          <w:rFonts w:ascii="Arial" w:hAnsi="Arial" w:cs="Arial"/>
          <w:sz w:val="18"/>
          <w:szCs w:val="18"/>
        </w:rPr>
        <w:t>2</w:t>
      </w:r>
      <w:r w:rsidR="0034153F" w:rsidRPr="009B0333">
        <w:rPr>
          <w:rFonts w:ascii="Arial" w:hAnsi="Arial" w:cs="Arial"/>
          <w:sz w:val="18"/>
          <w:szCs w:val="18"/>
        </w:rPr>
        <w:t>00</w:t>
      </w:r>
      <w:r w:rsidR="00E054E7" w:rsidRPr="009B0333">
        <w:rPr>
          <w:rFonts w:ascii="Arial" w:hAnsi="Arial" w:cs="Arial"/>
          <w:sz w:val="18"/>
          <w:szCs w:val="18"/>
        </w:rPr>
        <w:t xml:space="preserve"> km dróg każdy.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128"/>
        <w:gridCol w:w="3041"/>
        <w:gridCol w:w="3525"/>
        <w:gridCol w:w="3308"/>
      </w:tblGrid>
      <w:tr w:rsidR="00EC7AC8" w:rsidRPr="009B0333" w14:paraId="49C27C34" w14:textId="77777777" w:rsidTr="001A2A20">
        <w:trPr>
          <w:trHeight w:val="484"/>
          <w:jc w:val="center"/>
        </w:trPr>
        <w:tc>
          <w:tcPr>
            <w:tcW w:w="323" w:type="pct"/>
            <w:vAlign w:val="center"/>
          </w:tcPr>
          <w:p w14:paraId="1290B066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125" w:type="pct"/>
            <w:vAlign w:val="center"/>
          </w:tcPr>
          <w:p w14:paraId="53CC0123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Stanowisko</w:t>
            </w:r>
          </w:p>
        </w:tc>
        <w:tc>
          <w:tcPr>
            <w:tcW w:w="1094" w:type="pct"/>
            <w:vAlign w:val="center"/>
          </w:tcPr>
          <w:p w14:paraId="54546B83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Kwalifikacje</w:t>
            </w:r>
          </w:p>
        </w:tc>
        <w:tc>
          <w:tcPr>
            <w:tcW w:w="1268" w:type="pct"/>
            <w:vAlign w:val="center"/>
          </w:tcPr>
          <w:p w14:paraId="45AD6B96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Doświadczenie zawodowe</w:t>
            </w:r>
          </w:p>
        </w:tc>
        <w:tc>
          <w:tcPr>
            <w:tcW w:w="1190" w:type="pct"/>
            <w:vAlign w:val="center"/>
          </w:tcPr>
          <w:p w14:paraId="29054205" w14:textId="77777777" w:rsidR="00EC7AC8" w:rsidRPr="009B0333" w:rsidRDefault="00EC7AC8" w:rsidP="001A2A20">
            <w:pPr>
              <w:pStyle w:val="Tekstpodstawowy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B0333">
              <w:rPr>
                <w:rFonts w:ascii="Arial" w:hAnsi="Arial" w:cs="Arial"/>
                <w:color w:val="auto"/>
                <w:sz w:val="20"/>
              </w:rPr>
              <w:t>Sposób dysponowania</w:t>
            </w:r>
          </w:p>
        </w:tc>
      </w:tr>
      <w:tr w:rsidR="00EC7AC8" w:rsidRPr="009B0333" w14:paraId="11B5034F" w14:textId="77777777" w:rsidTr="001A2A20">
        <w:trPr>
          <w:trHeight w:val="236"/>
          <w:jc w:val="center"/>
        </w:trPr>
        <w:tc>
          <w:tcPr>
            <w:tcW w:w="323" w:type="pct"/>
          </w:tcPr>
          <w:p w14:paraId="4523AE2F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04DE0C02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557F4E6A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0FF0205D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0A1639D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774E4296" w14:textId="77777777" w:rsidTr="001A2A20">
        <w:trPr>
          <w:trHeight w:val="247"/>
          <w:jc w:val="center"/>
        </w:trPr>
        <w:tc>
          <w:tcPr>
            <w:tcW w:w="323" w:type="pct"/>
          </w:tcPr>
          <w:p w14:paraId="684CB541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61D26A5C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60472CE7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25927FD3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003E7655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  <w:tr w:rsidR="00EC7AC8" w:rsidRPr="009B0333" w14:paraId="2EF2251A" w14:textId="77777777" w:rsidTr="001A2A20">
        <w:trPr>
          <w:trHeight w:val="236"/>
          <w:jc w:val="center"/>
        </w:trPr>
        <w:tc>
          <w:tcPr>
            <w:tcW w:w="323" w:type="pct"/>
          </w:tcPr>
          <w:p w14:paraId="105D7F0A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25" w:type="pct"/>
          </w:tcPr>
          <w:p w14:paraId="6DDF5EF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094" w:type="pct"/>
          </w:tcPr>
          <w:p w14:paraId="2D4A7296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268" w:type="pct"/>
          </w:tcPr>
          <w:p w14:paraId="1C1AA3F5" w14:textId="77777777" w:rsidR="00EC7AC8" w:rsidRPr="009B0333" w:rsidRDefault="00EC7AC8" w:rsidP="001A2A20">
            <w:pPr>
              <w:pStyle w:val="Tekstpodstawowy"/>
              <w:ind w:left="354" w:right="-290" w:hanging="354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  <w:tc>
          <w:tcPr>
            <w:tcW w:w="1190" w:type="pct"/>
          </w:tcPr>
          <w:p w14:paraId="4510C213" w14:textId="77777777" w:rsidR="00EC7AC8" w:rsidRPr="009B0333" w:rsidRDefault="00EC7AC8" w:rsidP="001A2A20">
            <w:pPr>
              <w:pStyle w:val="Tekstpodstawowy"/>
              <w:jc w:val="both"/>
              <w:rPr>
                <w:rFonts w:ascii="Arial" w:hAnsi="Arial" w:cs="Arial"/>
                <w:b/>
                <w:i/>
                <w:color w:val="auto"/>
                <w:sz w:val="20"/>
              </w:rPr>
            </w:pPr>
          </w:p>
        </w:tc>
      </w:tr>
    </w:tbl>
    <w:p w14:paraId="09D3B101" w14:textId="77777777" w:rsidR="00EC7AC8" w:rsidRPr="009B0333" w:rsidRDefault="00EC7AC8" w:rsidP="00EC7AC8">
      <w:pPr>
        <w:spacing w:after="240"/>
        <w:jc w:val="both"/>
        <w:rPr>
          <w:rFonts w:ascii="Arial" w:hAnsi="Arial" w:cs="Arial"/>
          <w:sz w:val="18"/>
          <w:szCs w:val="18"/>
        </w:rPr>
      </w:pPr>
    </w:p>
    <w:p w14:paraId="48339D3C" w14:textId="461672B5" w:rsidR="0034153F" w:rsidRPr="009B0333" w:rsidRDefault="0034153F" w:rsidP="0034153F">
      <w:pPr>
        <w:spacing w:after="240"/>
        <w:ind w:left="502"/>
        <w:jc w:val="both"/>
        <w:rPr>
          <w:rFonts w:ascii="Arial" w:hAnsi="Arial" w:cs="Arial"/>
          <w:sz w:val="18"/>
          <w:szCs w:val="18"/>
        </w:rPr>
      </w:pPr>
      <w:r w:rsidRPr="009B0333">
        <w:rPr>
          <w:rFonts w:ascii="Arial" w:hAnsi="Arial" w:cs="Arial"/>
          <w:sz w:val="18"/>
          <w:szCs w:val="18"/>
        </w:rPr>
        <w:t>Poprzez „doświadczenie zawodowe potwierdzone udziałem w projekcie/projektach” Zamawiający rozumie wykazanie odpowiednio w ciągu wskazanego okresu (dwóch, trzech, pięciu lat) udziału w projekcie lub projektach czasowo (tj. od rozpoczęcia do zakończenia (tj. podpisania protokołu odbioru końcowego lub innego dokumentu potwierdzającego zakończenie realizacji projektu) odpowiadających temu okresowi</w:t>
      </w:r>
      <w:r w:rsidR="00E054E7" w:rsidRPr="009B0333">
        <w:rPr>
          <w:rFonts w:ascii="Arial" w:hAnsi="Arial" w:cs="Arial"/>
          <w:sz w:val="18"/>
          <w:szCs w:val="18"/>
        </w:rPr>
        <w:t>)</w:t>
      </w:r>
      <w:r w:rsidRPr="009B0333">
        <w:rPr>
          <w:rFonts w:ascii="Arial" w:hAnsi="Arial" w:cs="Arial"/>
          <w:sz w:val="18"/>
          <w:szCs w:val="18"/>
        </w:rPr>
        <w:t xml:space="preserve">. Zamawiający nie dopuszcza pełnienia więcej niż jednej funkcji przez jedną osobę. </w:t>
      </w:r>
    </w:p>
    <w:p w14:paraId="01DCBF9F" w14:textId="77777777" w:rsidR="009C772E" w:rsidRPr="0034153F" w:rsidRDefault="009C772E" w:rsidP="0034153F">
      <w:pPr>
        <w:rPr>
          <w:rFonts w:asciiTheme="minorHAnsi" w:hAnsiTheme="minorHAnsi" w:cstheme="minorHAnsi"/>
          <w:sz w:val="20"/>
        </w:rPr>
      </w:pPr>
    </w:p>
    <w:p w14:paraId="0CAFE61F" w14:textId="01EAFAB4" w:rsidR="00741EC9" w:rsidRPr="008E13AE" w:rsidRDefault="001F4FFC" w:rsidP="001F4FFC">
      <w:pPr>
        <w:tabs>
          <w:tab w:val="left" w:pos="8592"/>
        </w:tabs>
        <w:rPr>
          <w:rFonts w:asciiTheme="minorHAnsi" w:hAnsiTheme="minorHAnsi" w:cstheme="minorHAnsi"/>
          <w:sz w:val="20"/>
          <w:lang w:val="de-DE"/>
        </w:rPr>
      </w:pPr>
      <w:r>
        <w:rPr>
          <w:rFonts w:asciiTheme="minorHAnsi" w:hAnsiTheme="minorHAnsi" w:cstheme="minorHAnsi"/>
          <w:sz w:val="20"/>
          <w:lang w:val="de-DE"/>
        </w:rPr>
        <w:tab/>
      </w:r>
    </w:p>
    <w:p w14:paraId="537E571C" w14:textId="77777777" w:rsidR="00741EC9" w:rsidRPr="008E13AE" w:rsidRDefault="00741EC9" w:rsidP="00E809E6">
      <w:pPr>
        <w:rPr>
          <w:rFonts w:asciiTheme="minorHAnsi" w:hAnsiTheme="minorHAnsi" w:cstheme="minorHAnsi"/>
          <w:sz w:val="20"/>
          <w:lang w:val="de-DE"/>
        </w:rPr>
      </w:pPr>
    </w:p>
    <w:p w14:paraId="30E0AC55" w14:textId="77777777" w:rsidR="000301A2" w:rsidRPr="008E13AE" w:rsidRDefault="000301A2" w:rsidP="00E809E6">
      <w:pPr>
        <w:rPr>
          <w:rFonts w:asciiTheme="minorHAnsi" w:hAnsiTheme="minorHAnsi" w:cstheme="minorHAnsi"/>
          <w:sz w:val="20"/>
          <w:lang w:val="de-DE"/>
        </w:rPr>
      </w:pPr>
    </w:p>
    <w:p w14:paraId="36400695" w14:textId="77777777" w:rsidR="000301A2" w:rsidRPr="008E13AE" w:rsidRDefault="000301A2" w:rsidP="00E809E6">
      <w:pPr>
        <w:rPr>
          <w:rFonts w:asciiTheme="minorHAnsi" w:hAnsiTheme="minorHAnsi" w:cstheme="minorHAnsi"/>
          <w:sz w:val="20"/>
          <w:lang w:val="de-DE"/>
        </w:rPr>
      </w:pPr>
    </w:p>
    <w:p w14:paraId="51494377" w14:textId="77777777" w:rsidR="00431AAA" w:rsidRPr="008E13AE" w:rsidRDefault="00431AAA" w:rsidP="002112FD">
      <w:pPr>
        <w:jc w:val="both"/>
        <w:rPr>
          <w:rFonts w:asciiTheme="minorHAnsi" w:hAnsiTheme="minorHAnsi" w:cstheme="minorHAnsi"/>
          <w:sz w:val="20"/>
        </w:rPr>
      </w:pPr>
    </w:p>
    <w:p w14:paraId="02AE150F" w14:textId="77777777" w:rsidR="00D77434" w:rsidRPr="008E13AE" w:rsidRDefault="00D77434" w:rsidP="00192D72">
      <w:pPr>
        <w:rPr>
          <w:rFonts w:asciiTheme="minorHAnsi" w:hAnsiTheme="minorHAnsi" w:cstheme="minorHAnsi"/>
          <w:sz w:val="20"/>
        </w:rPr>
      </w:pPr>
    </w:p>
    <w:p w14:paraId="44C62982" w14:textId="77777777" w:rsidR="00C8410A" w:rsidRDefault="00C8410A">
      <w:pPr>
        <w:pStyle w:val="Tekstpodstawowywcity"/>
        <w:ind w:left="5103"/>
        <w:rPr>
          <w:rFonts w:asciiTheme="minorHAnsi" w:hAnsiTheme="minorHAnsi" w:cstheme="minorHAnsi"/>
        </w:rPr>
      </w:pPr>
    </w:p>
    <w:p w14:paraId="34C3E9CE" w14:textId="77777777" w:rsidR="00755321" w:rsidRPr="008E13AE" w:rsidRDefault="00755321">
      <w:pPr>
        <w:pStyle w:val="Tekstpodstawowywcity"/>
        <w:ind w:left="5103"/>
        <w:rPr>
          <w:rFonts w:asciiTheme="minorHAnsi" w:hAnsiTheme="minorHAnsi" w:cstheme="minorHAnsi"/>
        </w:rPr>
      </w:pPr>
    </w:p>
    <w:p w14:paraId="01333B91" w14:textId="77777777" w:rsidR="002112FD" w:rsidRPr="009B0333" w:rsidRDefault="002112FD">
      <w:pPr>
        <w:pStyle w:val="Tekstpodstawowywcity"/>
        <w:ind w:left="5103"/>
        <w:rPr>
          <w:rFonts w:ascii="Arial" w:hAnsi="Arial" w:cs="Arial"/>
          <w:color w:val="4472C4" w:themeColor="accent5"/>
        </w:rPr>
      </w:pPr>
    </w:p>
    <w:p w14:paraId="2580ED43" w14:textId="77777777" w:rsidR="00C8410A" w:rsidRPr="009B0333" w:rsidRDefault="00C8410A" w:rsidP="001F4FFC">
      <w:pPr>
        <w:pStyle w:val="Tekstpodstawowywcity"/>
        <w:ind w:left="0"/>
        <w:rPr>
          <w:rFonts w:ascii="Arial" w:hAnsi="Arial" w:cs="Arial"/>
          <w:i/>
          <w:iCs/>
          <w:color w:val="4472C4" w:themeColor="accent5"/>
        </w:rPr>
      </w:pPr>
      <w:r w:rsidRPr="009B0333">
        <w:rPr>
          <w:rFonts w:ascii="Arial" w:hAnsi="Arial" w:cs="Arial"/>
          <w:b/>
          <w:i/>
          <w:iCs/>
          <w:color w:val="4472C4" w:themeColor="accent5"/>
        </w:rPr>
        <w:t>Dokument należy wypełnić elektronicznie i podpisać kwalifikowanym podpisem elek</w:t>
      </w:r>
      <w:r w:rsidR="00DF6C56" w:rsidRPr="009B0333">
        <w:rPr>
          <w:rFonts w:ascii="Arial" w:hAnsi="Arial" w:cs="Arial"/>
          <w:b/>
          <w:i/>
          <w:iCs/>
          <w:color w:val="4472C4" w:themeColor="accent5"/>
        </w:rPr>
        <w:t>tronicznym zgodnie z zapisami S</w:t>
      </w:r>
      <w:r w:rsidRPr="009B0333">
        <w:rPr>
          <w:rFonts w:ascii="Arial" w:hAnsi="Arial" w:cs="Arial"/>
          <w:b/>
          <w:i/>
          <w:iCs/>
          <w:color w:val="4472C4" w:themeColor="accent5"/>
        </w:rPr>
        <w:t>WZ.</w:t>
      </w:r>
    </w:p>
    <w:sectPr w:rsidR="00C8410A" w:rsidRPr="009B0333" w:rsidSect="00EB0367">
      <w:headerReference w:type="default" r:id="rId7"/>
      <w:footerReference w:type="even" r:id="rId8"/>
      <w:footerReference w:type="default" r:id="rId9"/>
      <w:pgSz w:w="16840" w:h="11907" w:orient="landscape"/>
      <w:pgMar w:top="1543" w:right="1135" w:bottom="993" w:left="1418" w:header="284" w:footer="54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8DAA" w14:textId="77777777" w:rsidR="00115704" w:rsidRDefault="00115704" w:rsidP="00E809E6">
      <w:r>
        <w:separator/>
      </w:r>
    </w:p>
  </w:endnote>
  <w:endnote w:type="continuationSeparator" w:id="0">
    <w:p w14:paraId="4E1E2D8A" w14:textId="77777777" w:rsidR="00115704" w:rsidRDefault="00115704" w:rsidP="00E8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B3C09" w14:textId="77777777" w:rsidR="00DF6C56" w:rsidRDefault="00DF6C56" w:rsidP="00DF6C56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0B6AE" w14:textId="77777777" w:rsidR="00755321" w:rsidRDefault="00755321" w:rsidP="00755321">
    <w:pPr>
      <w:tabs>
        <w:tab w:val="center" w:pos="4536"/>
        <w:tab w:val="right" w:pos="9072"/>
      </w:tabs>
    </w:pPr>
    <w:r>
      <w:rPr>
        <w:rFonts w:ascii="Calibri" w:hAnsi="Calibri" w:cs="Calibri"/>
        <w:sz w:val="18"/>
        <w:szCs w:val="18"/>
      </w:rPr>
      <w:t>Projekt konkursowy „Cyfryzacja Zarząd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publicznej.</w:t>
    </w:r>
  </w:p>
  <w:p w14:paraId="25AA60B3" w14:textId="2A71FCFB" w:rsidR="00EB0367" w:rsidRPr="00755321" w:rsidRDefault="00EB0367" w:rsidP="00755321">
    <w:pPr>
      <w:pStyle w:val="Stopka"/>
      <w:rPr>
        <w:rFonts w:eastAsia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F7309" w14:textId="77777777" w:rsidR="00115704" w:rsidRDefault="00115704" w:rsidP="00E809E6">
      <w:r>
        <w:separator/>
      </w:r>
    </w:p>
  </w:footnote>
  <w:footnote w:type="continuationSeparator" w:id="0">
    <w:p w14:paraId="01A847B6" w14:textId="77777777" w:rsidR="00115704" w:rsidRDefault="00115704" w:rsidP="00E8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02A1" w14:textId="7F6E9FB5" w:rsidR="00E809E6" w:rsidRDefault="00755321" w:rsidP="00DF6C56">
    <w:pPr>
      <w:pStyle w:val="Nagwek"/>
      <w:jc w:val="center"/>
    </w:pPr>
    <w:r>
      <w:rPr>
        <w:noProof/>
      </w:rPr>
      <w:drawing>
        <wp:inline distT="0" distB="0" distL="0" distR="0" wp14:anchorId="51F1D8C4" wp14:editId="4615B457">
          <wp:extent cx="5753103" cy="419096"/>
          <wp:effectExtent l="0" t="0" r="0" b="4"/>
          <wp:docPr id="1240926668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3" cy="4190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A188D"/>
    <w:multiLevelType w:val="multilevel"/>
    <w:tmpl w:val="41B07088"/>
    <w:lvl w:ilvl="0">
      <w:start w:val="1"/>
      <w:numFmt w:val="decimal"/>
      <w:lvlText w:val="%1."/>
      <w:lvlJc w:val="left"/>
      <w:pPr>
        <w:tabs>
          <w:tab w:val="num" w:pos="0"/>
        </w:tabs>
        <w:ind w:left="2062" w:hanging="360"/>
      </w:pPr>
      <w:rPr>
        <w:rFonts w:ascii="Arial" w:hAnsi="Arial" w:cs="Arial"/>
        <w:i w:val="0"/>
        <w:iCs/>
        <w:sz w:val="18"/>
        <w:szCs w:val="18"/>
      </w:rPr>
    </w:lvl>
    <w:lvl w:ilvl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720"/>
      </w:pPr>
    </w:lvl>
    <w:lvl w:ilvl="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440"/>
      </w:pPr>
    </w:lvl>
  </w:abstractNum>
  <w:abstractNum w:abstractNumId="1" w15:restartNumberingAfterBreak="0">
    <w:nsid w:val="180E0090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227394"/>
    <w:multiLevelType w:val="multilevel"/>
    <w:tmpl w:val="95BE4928"/>
    <w:lvl w:ilvl="0">
      <w:start w:val="1"/>
      <w:numFmt w:val="decimal"/>
      <w:lvlText w:val="%1."/>
      <w:lvlJc w:val="left"/>
      <w:pPr>
        <w:tabs>
          <w:tab w:val="num" w:pos="-993"/>
        </w:tabs>
        <w:ind w:left="1069" w:hanging="360"/>
      </w:pPr>
      <w:rPr>
        <w:rFonts w:ascii="Arial" w:hAnsi="Arial" w:cs="Arial"/>
        <w:i w:val="0"/>
        <w:iC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993"/>
        </w:tabs>
        <w:ind w:left="294" w:hanging="360"/>
      </w:pPr>
      <w:rPr>
        <w:rFonts w:ascii="Arial" w:hAnsi="Arial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-993"/>
        </w:tabs>
        <w:ind w:left="654" w:hanging="720"/>
      </w:pPr>
    </w:lvl>
    <w:lvl w:ilvl="3">
      <w:start w:val="1"/>
      <w:numFmt w:val="decimal"/>
      <w:lvlText w:val="%1.%2.%3.%4."/>
      <w:lvlJc w:val="left"/>
      <w:pPr>
        <w:tabs>
          <w:tab w:val="num" w:pos="-993"/>
        </w:tabs>
        <w:ind w:left="654" w:hanging="720"/>
      </w:pPr>
    </w:lvl>
    <w:lvl w:ilvl="4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-993"/>
        </w:tabs>
        <w:ind w:left="101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993"/>
        </w:tabs>
        <w:ind w:left="101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993"/>
        </w:tabs>
        <w:ind w:left="137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993"/>
        </w:tabs>
        <w:ind w:left="1374" w:hanging="1440"/>
      </w:pPr>
    </w:lvl>
  </w:abstractNum>
  <w:abstractNum w:abstractNumId="3" w15:restartNumberingAfterBreak="0">
    <w:nsid w:val="38BE153A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70A13AD"/>
    <w:multiLevelType w:val="hybridMultilevel"/>
    <w:tmpl w:val="353EF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D1980"/>
    <w:multiLevelType w:val="hybridMultilevel"/>
    <w:tmpl w:val="D90AF68A"/>
    <w:lvl w:ilvl="0" w:tplc="287EF7A2">
      <w:start w:val="1"/>
      <w:numFmt w:val="decimal"/>
      <w:lvlText w:val="%1. "/>
      <w:lvlJc w:val="left"/>
      <w:pPr>
        <w:tabs>
          <w:tab w:val="num" w:pos="142"/>
        </w:tabs>
        <w:ind w:left="425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B7604B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F3393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D0F0715"/>
    <w:multiLevelType w:val="hybridMultilevel"/>
    <w:tmpl w:val="C016B550"/>
    <w:lvl w:ilvl="0" w:tplc="B7604B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255671">
    <w:abstractNumId w:val="1"/>
  </w:num>
  <w:num w:numId="2" w16cid:durableId="159204186">
    <w:abstractNumId w:val="3"/>
  </w:num>
  <w:num w:numId="3" w16cid:durableId="1510825186">
    <w:abstractNumId w:val="6"/>
  </w:num>
  <w:num w:numId="4" w16cid:durableId="1387414184">
    <w:abstractNumId w:val="5"/>
  </w:num>
  <w:num w:numId="5" w16cid:durableId="669452556">
    <w:abstractNumId w:val="7"/>
  </w:num>
  <w:num w:numId="6" w16cid:durableId="448399489">
    <w:abstractNumId w:val="4"/>
  </w:num>
  <w:num w:numId="7" w16cid:durableId="249244020">
    <w:abstractNumId w:val="0"/>
  </w:num>
  <w:num w:numId="8" w16cid:durableId="800653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1"/>
    <w:rsid w:val="00003B96"/>
    <w:rsid w:val="000212B4"/>
    <w:rsid w:val="000301A2"/>
    <w:rsid w:val="000318F3"/>
    <w:rsid w:val="00045455"/>
    <w:rsid w:val="00051415"/>
    <w:rsid w:val="00054C73"/>
    <w:rsid w:val="000600AF"/>
    <w:rsid w:val="000741E9"/>
    <w:rsid w:val="00083171"/>
    <w:rsid w:val="000870F6"/>
    <w:rsid w:val="000C5378"/>
    <w:rsid w:val="000F5924"/>
    <w:rsid w:val="00115704"/>
    <w:rsid w:val="00143CEA"/>
    <w:rsid w:val="00150C96"/>
    <w:rsid w:val="00151A54"/>
    <w:rsid w:val="0015798E"/>
    <w:rsid w:val="001608F3"/>
    <w:rsid w:val="00174683"/>
    <w:rsid w:val="00175114"/>
    <w:rsid w:val="00192D72"/>
    <w:rsid w:val="001960BD"/>
    <w:rsid w:val="001F4FFC"/>
    <w:rsid w:val="002112FD"/>
    <w:rsid w:val="00253001"/>
    <w:rsid w:val="002703B3"/>
    <w:rsid w:val="00281695"/>
    <w:rsid w:val="002D699C"/>
    <w:rsid w:val="002F235E"/>
    <w:rsid w:val="003116AF"/>
    <w:rsid w:val="00311E99"/>
    <w:rsid w:val="003310BE"/>
    <w:rsid w:val="0034153F"/>
    <w:rsid w:val="00355BD7"/>
    <w:rsid w:val="003826F5"/>
    <w:rsid w:val="0039681F"/>
    <w:rsid w:val="003A513C"/>
    <w:rsid w:val="003B402A"/>
    <w:rsid w:val="003B7420"/>
    <w:rsid w:val="003C7C90"/>
    <w:rsid w:val="00403845"/>
    <w:rsid w:val="00415B10"/>
    <w:rsid w:val="00422BDE"/>
    <w:rsid w:val="00425B19"/>
    <w:rsid w:val="0043099A"/>
    <w:rsid w:val="00431AAA"/>
    <w:rsid w:val="004624CD"/>
    <w:rsid w:val="0046302C"/>
    <w:rsid w:val="00476C50"/>
    <w:rsid w:val="00485D9B"/>
    <w:rsid w:val="00492DF2"/>
    <w:rsid w:val="0049794F"/>
    <w:rsid w:val="004A4E3A"/>
    <w:rsid w:val="004A4EAD"/>
    <w:rsid w:val="004A79FB"/>
    <w:rsid w:val="004B26D4"/>
    <w:rsid w:val="004B751F"/>
    <w:rsid w:val="004D1F5B"/>
    <w:rsid w:val="004F67CC"/>
    <w:rsid w:val="0052241A"/>
    <w:rsid w:val="00526073"/>
    <w:rsid w:val="005512D6"/>
    <w:rsid w:val="00582315"/>
    <w:rsid w:val="005848FD"/>
    <w:rsid w:val="00591A2A"/>
    <w:rsid w:val="005B0471"/>
    <w:rsid w:val="005F7985"/>
    <w:rsid w:val="00635F71"/>
    <w:rsid w:val="00636FD1"/>
    <w:rsid w:val="00661E84"/>
    <w:rsid w:val="00667479"/>
    <w:rsid w:val="006B399F"/>
    <w:rsid w:val="006C2538"/>
    <w:rsid w:val="006C75D2"/>
    <w:rsid w:val="006D4930"/>
    <w:rsid w:val="0071190A"/>
    <w:rsid w:val="0074101C"/>
    <w:rsid w:val="00741EC9"/>
    <w:rsid w:val="00745320"/>
    <w:rsid w:val="00755321"/>
    <w:rsid w:val="0078095E"/>
    <w:rsid w:val="007821F6"/>
    <w:rsid w:val="00785302"/>
    <w:rsid w:val="007873DA"/>
    <w:rsid w:val="007D47C4"/>
    <w:rsid w:val="007D47C9"/>
    <w:rsid w:val="007E14E3"/>
    <w:rsid w:val="007E3A6C"/>
    <w:rsid w:val="007F584F"/>
    <w:rsid w:val="00820EB0"/>
    <w:rsid w:val="0084012F"/>
    <w:rsid w:val="00850EE0"/>
    <w:rsid w:val="008520A1"/>
    <w:rsid w:val="00861FC6"/>
    <w:rsid w:val="00863825"/>
    <w:rsid w:val="00882B1F"/>
    <w:rsid w:val="008836B5"/>
    <w:rsid w:val="008863F1"/>
    <w:rsid w:val="008C6FBD"/>
    <w:rsid w:val="008E13AE"/>
    <w:rsid w:val="008E26CC"/>
    <w:rsid w:val="008E406B"/>
    <w:rsid w:val="00920CE1"/>
    <w:rsid w:val="00934568"/>
    <w:rsid w:val="00983939"/>
    <w:rsid w:val="009844E4"/>
    <w:rsid w:val="009B0333"/>
    <w:rsid w:val="009B1DB0"/>
    <w:rsid w:val="009B595E"/>
    <w:rsid w:val="009C772E"/>
    <w:rsid w:val="009D262C"/>
    <w:rsid w:val="009E39AC"/>
    <w:rsid w:val="00A0222A"/>
    <w:rsid w:val="00A218F9"/>
    <w:rsid w:val="00A308B6"/>
    <w:rsid w:val="00A410CB"/>
    <w:rsid w:val="00A82D03"/>
    <w:rsid w:val="00AB20CB"/>
    <w:rsid w:val="00AE4DF0"/>
    <w:rsid w:val="00B10E97"/>
    <w:rsid w:val="00B16765"/>
    <w:rsid w:val="00B37CE7"/>
    <w:rsid w:val="00B512CF"/>
    <w:rsid w:val="00B5402F"/>
    <w:rsid w:val="00B676C1"/>
    <w:rsid w:val="00BA5C06"/>
    <w:rsid w:val="00BC6D70"/>
    <w:rsid w:val="00BD7E54"/>
    <w:rsid w:val="00BE1B55"/>
    <w:rsid w:val="00C00DDF"/>
    <w:rsid w:val="00C112B9"/>
    <w:rsid w:val="00C31859"/>
    <w:rsid w:val="00C40C8D"/>
    <w:rsid w:val="00C4779D"/>
    <w:rsid w:val="00C81252"/>
    <w:rsid w:val="00C8410A"/>
    <w:rsid w:val="00CD2437"/>
    <w:rsid w:val="00CD3257"/>
    <w:rsid w:val="00CE1E14"/>
    <w:rsid w:val="00CE5767"/>
    <w:rsid w:val="00CF4389"/>
    <w:rsid w:val="00D063C9"/>
    <w:rsid w:val="00D22894"/>
    <w:rsid w:val="00D61AA9"/>
    <w:rsid w:val="00D65E96"/>
    <w:rsid w:val="00D77434"/>
    <w:rsid w:val="00D9063A"/>
    <w:rsid w:val="00DB48E0"/>
    <w:rsid w:val="00DC21C8"/>
    <w:rsid w:val="00DD3520"/>
    <w:rsid w:val="00DD70B4"/>
    <w:rsid w:val="00DF6C56"/>
    <w:rsid w:val="00E054E7"/>
    <w:rsid w:val="00E11D0A"/>
    <w:rsid w:val="00E21077"/>
    <w:rsid w:val="00E27BFA"/>
    <w:rsid w:val="00E348F1"/>
    <w:rsid w:val="00E46FEA"/>
    <w:rsid w:val="00E6188A"/>
    <w:rsid w:val="00E77913"/>
    <w:rsid w:val="00E809E6"/>
    <w:rsid w:val="00E90DA1"/>
    <w:rsid w:val="00E9361D"/>
    <w:rsid w:val="00EB0367"/>
    <w:rsid w:val="00EB20FF"/>
    <w:rsid w:val="00EB4178"/>
    <w:rsid w:val="00EB6435"/>
    <w:rsid w:val="00EB67E3"/>
    <w:rsid w:val="00EC7AC8"/>
    <w:rsid w:val="00EE4051"/>
    <w:rsid w:val="00EF42CD"/>
    <w:rsid w:val="00F02A9F"/>
    <w:rsid w:val="00F04A13"/>
    <w:rsid w:val="00F47ACD"/>
    <w:rsid w:val="00F539F8"/>
    <w:rsid w:val="00F600BE"/>
    <w:rsid w:val="00F75C91"/>
    <w:rsid w:val="00FA4458"/>
    <w:rsid w:val="00FC3E03"/>
    <w:rsid w:val="00FC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D6B9DD"/>
  <w15:chartTrackingRefBased/>
  <w15:docId w15:val="{1977A7B1-963C-48D7-8E3A-1320A67A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7AC8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5670"/>
      <w:jc w:val="center"/>
    </w:pPr>
    <w:rPr>
      <w:sz w:val="20"/>
    </w:rPr>
  </w:style>
  <w:style w:type="paragraph" w:styleId="Tekstpodstawowy">
    <w:name w:val="Body Text"/>
    <w:basedOn w:val="Normalny"/>
    <w:link w:val="TekstpodstawowyZnak"/>
    <w:rPr>
      <w:color w:val="FF0000"/>
    </w:rPr>
  </w:style>
  <w:style w:type="character" w:customStyle="1" w:styleId="dane1">
    <w:name w:val="dane1"/>
    <w:rPr>
      <w:color w:val="0000CD"/>
    </w:rPr>
  </w:style>
  <w:style w:type="paragraph" w:styleId="Tekstdymka">
    <w:name w:val="Balloon Text"/>
    <w:basedOn w:val="Normalny"/>
    <w:link w:val="TekstdymkaZnak"/>
    <w:rsid w:val="00BA5C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A5C0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BA5C06"/>
    <w:rPr>
      <w:b/>
      <w:sz w:val="18"/>
    </w:rPr>
  </w:style>
  <w:style w:type="paragraph" w:styleId="Nagwek">
    <w:name w:val="header"/>
    <w:basedOn w:val="Normalny"/>
    <w:link w:val="NagwekZnak"/>
    <w:rsid w:val="00E809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9E6"/>
    <w:rPr>
      <w:sz w:val="24"/>
    </w:rPr>
  </w:style>
  <w:style w:type="paragraph" w:styleId="Stopka">
    <w:name w:val="footer"/>
    <w:basedOn w:val="Normalny"/>
    <w:link w:val="StopkaZnak"/>
    <w:rsid w:val="00E809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rsid w:val="00E809E6"/>
    <w:rPr>
      <w:sz w:val="24"/>
    </w:rPr>
  </w:style>
  <w:style w:type="paragraph" w:styleId="Tytu">
    <w:name w:val="Title"/>
    <w:basedOn w:val="Normalny"/>
    <w:link w:val="TytuZnak"/>
    <w:qFormat/>
    <w:rsid w:val="008E13AE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8E13AE"/>
    <w:rPr>
      <w:b/>
      <w:sz w:val="32"/>
    </w:rPr>
  </w:style>
  <w:style w:type="character" w:styleId="Odwoaniedokomentarza">
    <w:name w:val="annotation reference"/>
    <w:basedOn w:val="Domylnaczcionkaakapitu"/>
    <w:rsid w:val="00B10E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10E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10E97"/>
  </w:style>
  <w:style w:type="paragraph" w:styleId="Tematkomentarza">
    <w:name w:val="annotation subject"/>
    <w:basedOn w:val="Tekstkomentarza"/>
    <w:next w:val="Tekstkomentarza"/>
    <w:link w:val="TematkomentarzaZnak"/>
    <w:rsid w:val="00B10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10E97"/>
    <w:rPr>
      <w:b/>
      <w:bCs/>
    </w:rPr>
  </w:style>
  <w:style w:type="character" w:customStyle="1" w:styleId="AkapitzlistZnak">
    <w:name w:val="Akapit z listą Znak"/>
    <w:aliases w:val="ISCG Numerowanie Znak,lp1 Znak,Numerowanie Znak,List Paragraph Znak,Akapit z listą BS Znak,Bulleted list Znak,L1 Znak,Akapit z listą5 Znak,Odstavec Znak,Podsis rysunku Znak,sw tekst Znak,Kolorowa lista — akcent 11 Znak,CW_Lista Znak"/>
    <w:link w:val="Akapitzlist"/>
    <w:uiPriority w:val="34"/>
    <w:qFormat/>
    <w:locked/>
    <w:rsid w:val="0034153F"/>
    <w:rPr>
      <w:sz w:val="24"/>
      <w:szCs w:val="24"/>
    </w:rPr>
  </w:style>
  <w:style w:type="paragraph" w:styleId="Akapitzlist">
    <w:name w:val="List Paragraph"/>
    <w:aliases w:val="ISCG Numerowanie,lp1,Numerowanie,List Paragraph,Akapit z listą BS,Bulleted list,L1,Akapit z listą5,Odstavec,Podsis rysunku,sw tekst,Kolorowa lista — akcent 11,normalny tekst,Akapit normalny,List Paragraph2,CW_Lista,Preambuła,Dot pt,Obiekt"/>
    <w:basedOn w:val="Normalny"/>
    <w:link w:val="AkapitzlistZnak"/>
    <w:uiPriority w:val="34"/>
    <w:qFormat/>
    <w:rsid w:val="0034153F"/>
    <w:pPr>
      <w:suppressAutoHyphens/>
      <w:ind w:left="708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153F"/>
    <w:rPr>
      <w:color w:val="FF0000"/>
      <w:sz w:val="24"/>
    </w:rPr>
  </w:style>
  <w:style w:type="paragraph" w:customStyle="1" w:styleId="Standard">
    <w:name w:val="Standard"/>
    <w:rsid w:val="00755321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WZP\Przetargi\Druki_SIWZ\Druki_do_SIWZ_04\12082004\04_zal_dosw_zawod_rob_drog_most_budow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04_zal_dosw_zawod_rob_drog_most_budowl.dot</Template>
  <TotalTime>72</TotalTime>
  <Pages>3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Cuw Zawiercie</cp:lastModifiedBy>
  <cp:revision>30</cp:revision>
  <cp:lastPrinted>2016-10-21T06:35:00Z</cp:lastPrinted>
  <dcterms:created xsi:type="dcterms:W3CDTF">2020-09-10T17:13:00Z</dcterms:created>
  <dcterms:modified xsi:type="dcterms:W3CDTF">2026-05-14T07:27:00Z</dcterms:modified>
  <cp:category/>
</cp:coreProperties>
</file>